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5B51E" w14:textId="2ECC50C1" w:rsidR="00BA00AB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POSTGATT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d.1507)</w:t>
      </w:r>
    </w:p>
    <w:p w14:paraId="6F42BC06" w14:textId="43EBB580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Larpool</w:t>
      </w:r>
      <w:proofErr w:type="spellEnd"/>
      <w:r>
        <w:rPr>
          <w:rFonts w:ascii="Times New Roman" w:hAnsi="Times New Roman" w:cs="Times New Roman"/>
          <w:sz w:val="24"/>
          <w:szCs w:val="24"/>
        </w:rPr>
        <w:t>, near Whitby.</w:t>
      </w:r>
    </w:p>
    <w:p w14:paraId="449EC478" w14:textId="19E408B0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DFA4A" w14:textId="6AE7C51E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200BD" w14:textId="6654F8F6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Dec.1507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(W.Y.R. p.131)</w:t>
      </w:r>
    </w:p>
    <w:p w14:paraId="64DFDA5E" w14:textId="7AC942A7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F0033" w14:textId="58875DFF" w:rsid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DE5B0" w14:textId="7F98BE55" w:rsidR="008F1C5F" w:rsidRPr="008F1C5F" w:rsidRDefault="008F1C5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8F1C5F" w:rsidRPr="008F1C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B792B" w14:textId="77777777" w:rsidR="008F1C5F" w:rsidRDefault="008F1C5F" w:rsidP="009139A6">
      <w:r>
        <w:separator/>
      </w:r>
    </w:p>
  </w:endnote>
  <w:endnote w:type="continuationSeparator" w:id="0">
    <w:p w14:paraId="62F590E4" w14:textId="77777777" w:rsidR="008F1C5F" w:rsidRDefault="008F1C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799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633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78E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2147D" w14:textId="77777777" w:rsidR="008F1C5F" w:rsidRDefault="008F1C5F" w:rsidP="009139A6">
      <w:r>
        <w:separator/>
      </w:r>
    </w:p>
  </w:footnote>
  <w:footnote w:type="continuationSeparator" w:id="0">
    <w:p w14:paraId="08BD56ED" w14:textId="77777777" w:rsidR="008F1C5F" w:rsidRDefault="008F1C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296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C00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27C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5F"/>
    <w:rsid w:val="000666E0"/>
    <w:rsid w:val="002510B7"/>
    <w:rsid w:val="005C130B"/>
    <w:rsid w:val="00826F5C"/>
    <w:rsid w:val="008F1C5F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DCAFA"/>
  <w15:chartTrackingRefBased/>
  <w15:docId w15:val="{1CF39ECA-6850-460B-B069-CB29623B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2021-04-10T10:46:00Z</dcterms:created>
  <dcterms:modified xsi:type="dcterms:W3CDTF">2021-04-10T10:49:00Z</dcterms:modified>
</cp:coreProperties>
</file>